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1602" w:rsidRDefault="00671602" w:rsidP="006716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MASTRYK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fl.1450)</w:t>
      </w:r>
    </w:p>
    <w:p w:rsidR="00671602" w:rsidRDefault="00671602" w:rsidP="006716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Vicar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Bawburgh</w:t>
      </w:r>
      <w:proofErr w:type="spellEnd"/>
      <w:r>
        <w:rPr>
          <w:rFonts w:ascii="Times New Roman" w:hAnsi="Times New Roman" w:cs="Times New Roman"/>
          <w:sz w:val="24"/>
          <w:szCs w:val="24"/>
        </w:rPr>
        <w:t>, Norfolk.</w:t>
      </w:r>
    </w:p>
    <w:p w:rsidR="00671602" w:rsidRDefault="00671602" w:rsidP="006716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71602" w:rsidRDefault="00671602" w:rsidP="006716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71602" w:rsidRDefault="00671602" w:rsidP="006716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Isabel Morley, Lady Morley(q.v.), brought a plaint of debt against him,</w:t>
      </w:r>
    </w:p>
    <w:p w:rsidR="00671602" w:rsidRDefault="00671602" w:rsidP="006716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Donston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Mattishall(q.v.) and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Skot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Hockering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671602" w:rsidRDefault="00671602" w:rsidP="006716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671602" w:rsidRDefault="00671602" w:rsidP="006716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71602" w:rsidRDefault="00671602" w:rsidP="006716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71602" w:rsidRDefault="00671602" w:rsidP="006716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January 2016</w:t>
      </w:r>
    </w:p>
    <w:p w:rsidR="006B2F86" w:rsidRPr="00E71FC3" w:rsidRDefault="0067160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1602" w:rsidRDefault="00671602" w:rsidP="00E71FC3">
      <w:pPr>
        <w:spacing w:after="0" w:line="240" w:lineRule="auto"/>
      </w:pPr>
      <w:r>
        <w:separator/>
      </w:r>
    </w:p>
  </w:endnote>
  <w:endnote w:type="continuationSeparator" w:id="0">
    <w:p w:rsidR="00671602" w:rsidRDefault="0067160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1602" w:rsidRDefault="00671602" w:rsidP="00E71FC3">
      <w:pPr>
        <w:spacing w:after="0" w:line="240" w:lineRule="auto"/>
      </w:pPr>
      <w:r>
        <w:separator/>
      </w:r>
    </w:p>
  </w:footnote>
  <w:footnote w:type="continuationSeparator" w:id="0">
    <w:p w:rsidR="00671602" w:rsidRDefault="0067160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602"/>
    <w:rsid w:val="0067160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CC7A4E-ABB5-4699-BACE-917410725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6716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2016-03-04T20:43:00Z</dcterms:created>
  <dcterms:modified xsi:type="dcterms:W3CDTF">2016-03-04T20:44:00Z</dcterms:modified>
</cp:coreProperties>
</file>